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AC4CB8" w:rsidRPr="002D0054" w:rsidTr="00A43D36">
        <w:trPr>
          <w:gridAfter w:val="2"/>
          <w:wAfter w:w="5003" w:type="dxa"/>
        </w:trPr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C4CB8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34F4">
              <w:rPr>
                <w:rFonts w:ascii="Times New Roman" w:hAnsi="Times New Roman" w:cs="Times New Roman"/>
                <w:b/>
                <w:sz w:val="24"/>
                <w:szCs w:val="24"/>
              </w:rPr>
              <w:t>Tina Williams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4F4">
              <w:rPr>
                <w:rStyle w:val="Hyperlink"/>
              </w:rPr>
              <w:t>twilliams</w:t>
            </w:r>
            <w:r>
              <w:rPr>
                <w:rStyle w:val="Hyperlink"/>
              </w:rPr>
              <w:t>@bealcollege.edu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Hours or By Appointment (if adjunct by appointment)</w:t>
            </w:r>
          </w:p>
          <w:p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4CB8" w:rsidRPr="002D0054" w:rsidTr="00A43D36">
        <w:tc>
          <w:tcPr>
            <w:tcW w:w="10476" w:type="dxa"/>
            <w:gridSpan w:val="4"/>
            <w:shd w:val="clear" w:color="auto" w:fill="D9D9D9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1</w:t>
            </w:r>
          </w:p>
        </w:tc>
      </w:tr>
      <w:tr w:rsidR="00AC4CB8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C4CB8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C4CB8" w:rsidRPr="002D0054" w:rsidRDefault="00AC4CB8" w:rsidP="00AC4CB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C4CB8" w:rsidRPr="002D0054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</w:t>
            </w:r>
            <w:r w:rsidR="00AC4CB8" w:rsidRPr="002D0054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:rsidR="00AC4CB8" w:rsidRPr="002D0054" w:rsidRDefault="00AC4CB8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:rsidR="00AC4CB8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2</w:t>
            </w:r>
          </w:p>
          <w:p w:rsidR="00FE67DE" w:rsidRDefault="00FE67DE" w:rsidP="00A43D36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#1</w:t>
            </w: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C4CB8" w:rsidRPr="002D0054" w:rsidTr="00A43D36">
        <w:tc>
          <w:tcPr>
            <w:tcW w:w="10476" w:type="dxa"/>
            <w:gridSpan w:val="4"/>
            <w:shd w:val="clear" w:color="auto" w:fill="D9D9D9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2</w:t>
            </w:r>
          </w:p>
        </w:tc>
      </w:tr>
      <w:tr w:rsidR="00AC4CB8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FE67DE">
              <w:rPr>
                <w:rFonts w:eastAsia="Calibri"/>
                <w:b/>
                <w:sz w:val="22"/>
                <w:szCs w:val="22"/>
              </w:rPr>
              <w:t>Homework Assignments:</w:t>
            </w:r>
            <w:r w:rsidR="00A43D36">
              <w:rPr>
                <w:rFonts w:ascii="Calibri" w:eastAsia="Calibri" w:hAnsi="Calibri"/>
                <w:sz w:val="22"/>
                <w:szCs w:val="22"/>
              </w:rPr>
              <w:br/>
            </w:r>
            <w:r w:rsidR="00A43D36"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3</w:t>
            </w:r>
          </w:p>
          <w:p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#1</w:t>
            </w:r>
          </w:p>
          <w:p w:rsidR="008B1CBB" w:rsidRDefault="008B1CBB" w:rsidP="00A43D36">
            <w:pPr>
              <w:rPr>
                <w:rFonts w:eastAsia="Calibri"/>
                <w:color w:val="000000" w:themeColor="text1"/>
              </w:rPr>
            </w:pPr>
            <w:r w:rsidRPr="008B1CBB">
              <w:rPr>
                <w:rFonts w:eastAsia="Calibri"/>
                <w:color w:val="000000" w:themeColor="text1"/>
              </w:rPr>
              <w:t>Sim Charting</w:t>
            </w:r>
          </w:p>
          <w:p w:rsidR="008B1CBB" w:rsidRPr="008B1CBB" w:rsidRDefault="008B1CBB" w:rsidP="00A43D36">
            <w:pPr>
              <w:rPr>
                <w:rFonts w:eastAsia="Calibri"/>
                <w:color w:val="000000" w:themeColor="text1"/>
              </w:rPr>
            </w:pPr>
          </w:p>
          <w:p w:rsidR="00A43D36" w:rsidRPr="00FE67DE" w:rsidRDefault="00A43D36" w:rsidP="00A43D36">
            <w:pPr>
              <w:rPr>
                <w:rFonts w:eastAsia="Calibri"/>
                <w:b/>
                <w:color w:val="000000" w:themeColor="text1"/>
              </w:rPr>
            </w:pPr>
            <w:r w:rsidRPr="00FE67DE">
              <w:rPr>
                <w:rFonts w:eastAsia="Calibri"/>
                <w:b/>
                <w:color w:val="000000" w:themeColor="text1"/>
              </w:rPr>
              <w:t>Q</w:t>
            </w:r>
            <w:r w:rsidR="008B1CBB">
              <w:rPr>
                <w:rFonts w:eastAsia="Calibri"/>
                <w:b/>
                <w:color w:val="000000" w:themeColor="text1"/>
                <w:sz w:val="22"/>
                <w:szCs w:val="22"/>
              </w:rPr>
              <w:t>uiz</w:t>
            </w:r>
          </w:p>
          <w:p w:rsidR="00A43D36" w:rsidRPr="00087584" w:rsidRDefault="00A43D36" w:rsidP="008B1CBB">
            <w:pPr>
              <w:rPr>
                <w:rFonts w:ascii="Calibri" w:eastAsia="Calibri" w:hAnsi="Calibri"/>
                <w:sz w:val="22"/>
                <w:szCs w:val="22"/>
              </w:rPr>
            </w:pPr>
            <w:r w:rsidRPr="008B1CBB">
              <w:rPr>
                <w:rFonts w:ascii="Calibri" w:eastAsia="Calibri" w:hAnsi="Calibri"/>
                <w:sz w:val="22"/>
                <w:szCs w:val="22"/>
              </w:rPr>
              <w:t>Quiz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#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1 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>Chapters 46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3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4</w:t>
            </w:r>
          </w:p>
          <w:p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2</w:t>
            </w:r>
          </w:p>
          <w:p w:rsidR="00A43D36" w:rsidRPr="002D0054" w:rsidRDefault="008B1CBB" w:rsidP="00B517B7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Sim Charting</w:t>
            </w:r>
          </w:p>
          <w:p w:rsidR="00B517B7" w:rsidRDefault="00B517B7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:rsidR="00FE67DE" w:rsidRPr="002D0054" w:rsidRDefault="00A43D36" w:rsidP="008B1CBB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#1 </w:t>
            </w:r>
            <w:r w:rsidR="00B517B7" w:rsidRPr="00246188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>Chapter 46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4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:rsidR="00A43D36" w:rsidRPr="00087584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5</w:t>
            </w:r>
          </w:p>
          <w:p w:rsidR="00FE67DE" w:rsidRDefault="00FE67DE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Study  for Test#2</w:t>
            </w:r>
          </w:p>
          <w:p w:rsidR="00B517B7" w:rsidRDefault="00B517B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Sim Charting</w:t>
            </w:r>
          </w:p>
          <w:p w:rsidR="008B1CBB" w:rsidRDefault="008B1CBB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Quiz</w:t>
            </w:r>
          </w:p>
          <w:p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Quiz #2 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>Chapter 47 and Chapter 48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Week 5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:rsidR="00A43D36" w:rsidRPr="00087584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6</w:t>
            </w:r>
          </w:p>
          <w:p w:rsidR="00A43D36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E67DE">
              <w:rPr>
                <w:rFonts w:eastAsia="Calibri"/>
                <w:color w:val="000000" w:themeColor="text1"/>
                <w:sz w:val="22"/>
                <w:szCs w:val="22"/>
              </w:rPr>
              <w:t>Sim Charting</w:t>
            </w:r>
          </w:p>
          <w:p w:rsidR="00FE67DE" w:rsidRPr="00FE67DE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Study for Quiz #3</w:t>
            </w:r>
          </w:p>
          <w:p w:rsidR="00A43D36" w:rsidRPr="002D0054" w:rsidRDefault="00A43D36" w:rsidP="00A43D36">
            <w:pPr>
              <w:contextualSpacing/>
              <w:rPr>
                <w:rFonts w:eastAsia="Calibri"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:rsidR="00A43D36" w:rsidRPr="00087584" w:rsidRDefault="00A43D36" w:rsidP="008B1CBB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#2 </w:t>
            </w:r>
            <w:r w:rsidR="00B517B7" w:rsidRPr="00246188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>Chapter 47 and Chapter 48</w:t>
            </w:r>
          </w:p>
          <w:p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7</w:t>
            </w:r>
          </w:p>
          <w:p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Sim Charting</w:t>
            </w:r>
          </w:p>
          <w:p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#3</w:t>
            </w:r>
          </w:p>
          <w:p w:rsidR="008B1CBB" w:rsidRDefault="008B1CBB" w:rsidP="008B1CBB">
            <w:pPr>
              <w:contextualSpacing/>
              <w:rPr>
                <w:rFonts w:ascii="Calibri" w:eastAsia="Calibri" w:hAnsi="Calibri"/>
                <w:sz w:val="22"/>
                <w:szCs w:val="22"/>
              </w:rPr>
            </w:pPr>
            <w:r w:rsidRPr="005E4AA4">
              <w:rPr>
                <w:rFonts w:ascii="Calibri" w:eastAsia="Calibri" w:hAnsi="Calibri"/>
                <w:sz w:val="22"/>
                <w:szCs w:val="22"/>
              </w:rPr>
              <w:t>Men’s Health Educational Material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due Week 7</w:t>
            </w:r>
          </w:p>
          <w:p w:rsidR="00A43D36" w:rsidRPr="002D0054" w:rsidRDefault="00A43D36" w:rsidP="00A43D36">
            <w:pPr>
              <w:contextualSpacing/>
              <w:rPr>
                <w:rFonts w:eastAsia="Calibri"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Quiz</w:t>
            </w:r>
          </w:p>
          <w:p w:rsidR="00A43D36" w:rsidRPr="002D0054" w:rsidRDefault="00FE67DE" w:rsidP="008B1CBB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Quiz #3 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>Chapter 47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:rsidR="008B1CBB" w:rsidRDefault="008B1CBB" w:rsidP="008B1CBB">
            <w:pPr>
              <w:contextualSpacing/>
              <w:rPr>
                <w:rFonts w:ascii="Calibri" w:eastAsia="Calibri" w:hAnsi="Calibri"/>
                <w:sz w:val="22"/>
                <w:szCs w:val="22"/>
              </w:rPr>
            </w:pPr>
            <w:r w:rsidRPr="005E4AA4">
              <w:rPr>
                <w:rFonts w:ascii="Calibri" w:eastAsia="Calibri" w:hAnsi="Calibri"/>
                <w:sz w:val="22"/>
                <w:szCs w:val="22"/>
              </w:rPr>
              <w:t>Men’s Health Educational Material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Due</w:t>
            </w:r>
          </w:p>
          <w:p w:rsidR="00FE67DE" w:rsidRPr="00087584" w:rsidRDefault="00FE67DE" w:rsidP="00FE67DE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8</w:t>
            </w:r>
          </w:p>
          <w:p w:rsidR="00FE67DE" w:rsidRDefault="00FE67DE" w:rsidP="00FE67DE">
            <w:pPr>
              <w:rPr>
                <w:rFonts w:eastAsia="Calibri"/>
                <w:b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36"/>
                <w:szCs w:val="36"/>
              </w:rPr>
              <w:t>All Lab Manuals are Due</w:t>
            </w:r>
          </w:p>
          <w:p w:rsidR="00FE67DE" w:rsidRPr="008B1CBB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8B1CBB">
              <w:rPr>
                <w:rFonts w:eastAsia="Calibri"/>
                <w:b/>
                <w:sz w:val="22"/>
                <w:szCs w:val="22"/>
              </w:rPr>
              <w:t>Study for Final Exam</w:t>
            </w:r>
          </w:p>
          <w:p w:rsidR="00FE67DE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Pr="002D005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  <w:bookmarkStart w:id="0" w:name="_GoBack"/>
            <w:bookmarkEnd w:id="0"/>
          </w:p>
          <w:p w:rsidR="00FE67DE" w:rsidRPr="002D0054" w:rsidRDefault="00FE67DE" w:rsidP="008B1CBB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#3 </w:t>
            </w:r>
            <w:r w:rsidR="00243659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>Chapters 30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Assignments:</w:t>
            </w:r>
          </w:p>
          <w:p w:rsidR="00243659" w:rsidRDefault="00243659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:rsidR="00243659" w:rsidRDefault="00243659" w:rsidP="0024365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Overview of Lab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>3</w:t>
            </w:r>
          </w:p>
          <w:p w:rsidR="00FE67DE" w:rsidRDefault="00243659" w:rsidP="00243659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Review Final Exam</w:t>
            </w:r>
          </w:p>
          <w:p w:rsidR="00FE67DE" w:rsidRPr="000D34F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0D34F4">
              <w:rPr>
                <w:rFonts w:eastAsia="Calibri"/>
                <w:b/>
                <w:sz w:val="22"/>
                <w:szCs w:val="22"/>
              </w:rPr>
              <w:t>GRADES ENTERED</w:t>
            </w:r>
          </w:p>
          <w:p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9E5893" w:rsidRDefault="009E5893"/>
    <w:sectPr w:rsidR="009E5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AA08FB"/>
    <w:multiLevelType w:val="hybridMultilevel"/>
    <w:tmpl w:val="5C440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B8"/>
    <w:rsid w:val="000D34F4"/>
    <w:rsid w:val="00243659"/>
    <w:rsid w:val="008B1CBB"/>
    <w:rsid w:val="009E5893"/>
    <w:rsid w:val="00A43D36"/>
    <w:rsid w:val="00AC4CB8"/>
    <w:rsid w:val="00B517B7"/>
    <w:rsid w:val="00FE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972623-BD78-4191-9A2C-FD495BB7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4CB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4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10FA35D1</Template>
  <TotalTime>0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M. Williams</dc:creator>
  <cp:keywords/>
  <dc:description/>
  <cp:lastModifiedBy>Tina M. Williams</cp:lastModifiedBy>
  <cp:revision>2</cp:revision>
  <dcterms:created xsi:type="dcterms:W3CDTF">2019-09-04T18:58:00Z</dcterms:created>
  <dcterms:modified xsi:type="dcterms:W3CDTF">2019-09-04T18:58:00Z</dcterms:modified>
</cp:coreProperties>
</file>